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DMT-2026-0009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25.06.2026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Lagertechnik Depot</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